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Worcester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Worcester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Worcester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Worcester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Worcester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Worcester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40.9% </w:t>
      </w:r>
      <w:r w:rsidRPr="004747BF">
        <w:rPr>
          <w:rFonts w:ascii="Libre Franklin Light" w:eastAsia="Times New Roman" w:hAnsi="Libre Franklin Light" w:cs="Calibri Light"/>
        </w:rPr>
        <w:t xml:space="preserve">of those respondents classified as PGSI 8+ in Worcester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Worcester is estimated to be </w:t>
      </w:r>
      <w:r w:rsidRPr="00773DF7">
        <w:rPr>
          <w:rFonts w:ascii="Libre Franklin Light" w:eastAsia="Times New Roman" w:hAnsi="Libre Franklin Light" w:cs="Calibri Light"/>
          <w:b/>
          <w:bCs/>
          <w:color w:val="C45911" w:themeColor="accent2" w:themeShade="BF"/>
        </w:rPr>
        <w:t xml:space="preserve">£1,772,058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Worcester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Worcester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Worcester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Worcester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orcest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Worcester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orcest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Worcester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Worcester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40.9%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orcest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Worcester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30.6%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Worcester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Worcester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Worcester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Worcester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Worcester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£1,772,058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Worcester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£28,864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£596,922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£42,761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£12,027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£22,049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£1,069,435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£1,772,058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Worcester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Worcester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Worcester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Worcester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Worcester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Worcester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Worcester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Worcester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Worcester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10.0%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Worcester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Worcester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Worcester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9689EB7-E0B3-4025-9FF6-8A7AD133E92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